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bookmarkStart w:id="2" w:name="_GoBack"/>
      <w:bookmarkEnd w:id="2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Področna enota Informacijski center, 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4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Področna enota Informacijski center,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</w:t>
      </w:r>
      <w:proofErr w:type="gramStart"/>
      <w:r w:rsidRPr="00EB13CD">
        <w:rPr>
          <w:sz w:val="22"/>
          <w:szCs w:val="22"/>
        </w:rPr>
        <w:t>SWIFT</w:t>
      </w:r>
      <w:proofErr w:type="gramEnd"/>
      <w:r w:rsidRPr="00EB13CD">
        <w:rPr>
          <w:sz w:val="22"/>
          <w:szCs w:val="22"/>
        </w:rPr>
        <w:t xml:space="preserve">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9712A1">
        <w:rPr>
          <w:sz w:val="22"/>
          <w:szCs w:val="22"/>
        </w:rPr>
        <w:t>podružnici</w:t>
      </w:r>
      <w:proofErr w:type="gramEnd"/>
      <w:r w:rsidRPr="009712A1">
        <w:rPr>
          <w:sz w:val="22"/>
          <w:szCs w:val="22"/>
        </w:rPr>
        <w:t xml:space="preserve">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</w:t>
      </w:r>
      <w:proofErr w:type="gramStart"/>
      <w:r w:rsidRPr="00EB13CD">
        <w:rPr>
          <w:sz w:val="22"/>
          <w:szCs w:val="22"/>
        </w:rPr>
        <w:t>(</w:t>
      </w:r>
      <w:proofErr w:type="gramEnd"/>
      <w:r w:rsidRPr="00EB13CD">
        <w:rPr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2878C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92F98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92F98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78C4"/>
    <w:rsid w:val="002B19E2"/>
    <w:rsid w:val="002F2430"/>
    <w:rsid w:val="003F4848"/>
    <w:rsid w:val="00410E95"/>
    <w:rsid w:val="0044018A"/>
    <w:rsid w:val="00484FF0"/>
    <w:rsid w:val="00592F98"/>
    <w:rsid w:val="005A3714"/>
    <w:rsid w:val="005B76D4"/>
    <w:rsid w:val="005E429B"/>
    <w:rsid w:val="005F7F79"/>
    <w:rsid w:val="00632A28"/>
    <w:rsid w:val="006776F6"/>
    <w:rsid w:val="00795D6E"/>
    <w:rsid w:val="007C256A"/>
    <w:rsid w:val="0089423C"/>
    <w:rsid w:val="008C2E32"/>
    <w:rsid w:val="009E3F98"/>
    <w:rsid w:val="00A30B07"/>
    <w:rsid w:val="00B518FE"/>
    <w:rsid w:val="00CD3063"/>
    <w:rsid w:val="00D13E7C"/>
    <w:rsid w:val="00D54F23"/>
    <w:rsid w:val="00D83AD4"/>
    <w:rsid w:val="00DD64F4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6C3CF792.dotm</Template>
  <TotalTime>50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25</cp:revision>
  <cp:lastPrinted>2018-02-09T13:25:00Z</cp:lastPrinted>
  <dcterms:created xsi:type="dcterms:W3CDTF">2015-03-23T08:28:00Z</dcterms:created>
  <dcterms:modified xsi:type="dcterms:W3CDTF">2018-02-09T13:25:00Z</dcterms:modified>
</cp:coreProperties>
</file>